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3B9" w:rsidRPr="004153B9" w:rsidRDefault="004153B9" w:rsidP="004153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153B9">
        <w:rPr>
          <w:rFonts w:ascii="Times New Roman" w:hAnsi="Times New Roman" w:cs="Times New Roman"/>
          <w:sz w:val="24"/>
          <w:szCs w:val="24"/>
          <w:u w:val="single"/>
        </w:rPr>
        <w:t>Thomas MEDMAN</w:t>
      </w:r>
      <w:r w:rsidRPr="004153B9">
        <w:rPr>
          <w:rFonts w:ascii="Times New Roman" w:hAnsi="Times New Roman" w:cs="Times New Roman"/>
          <w:sz w:val="24"/>
          <w:szCs w:val="24"/>
        </w:rPr>
        <w:t xml:space="preserve">      (fl.1473)</w:t>
      </w:r>
    </w:p>
    <w:p w:rsidR="004153B9" w:rsidRPr="004153B9" w:rsidRDefault="004153B9" w:rsidP="004153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153B9">
        <w:rPr>
          <w:rFonts w:ascii="Times New Roman" w:hAnsi="Times New Roman" w:cs="Times New Roman"/>
          <w:sz w:val="24"/>
          <w:szCs w:val="24"/>
        </w:rPr>
        <w:t>of Linstead, Kent.</w:t>
      </w:r>
    </w:p>
    <w:p w:rsidR="004153B9" w:rsidRPr="004153B9" w:rsidRDefault="004153B9" w:rsidP="00415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53B9" w:rsidRPr="004153B9" w:rsidRDefault="004153B9" w:rsidP="00415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53B9" w:rsidRPr="004153B9" w:rsidRDefault="004153B9" w:rsidP="004153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153B9">
        <w:rPr>
          <w:rFonts w:ascii="Times New Roman" w:hAnsi="Times New Roman" w:cs="Times New Roman"/>
          <w:sz w:val="24"/>
          <w:szCs w:val="24"/>
        </w:rPr>
        <w:tab/>
        <w:t>1473</w:t>
      </w:r>
      <w:r w:rsidRPr="004153B9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4153B9" w:rsidRPr="004153B9" w:rsidRDefault="004153B9" w:rsidP="00415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53B9" w:rsidRPr="004153B9" w:rsidRDefault="004153B9" w:rsidP="00415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153B9" w:rsidRDefault="004153B9" w:rsidP="004153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153B9"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DD5B8A" w:rsidRPr="004153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3B9" w:rsidRDefault="004153B9" w:rsidP="00564E3C">
      <w:pPr>
        <w:spacing w:after="0" w:line="240" w:lineRule="auto"/>
      </w:pPr>
      <w:r>
        <w:separator/>
      </w:r>
    </w:p>
  </w:endnote>
  <w:endnote w:type="continuationSeparator" w:id="0">
    <w:p w:rsidR="004153B9" w:rsidRDefault="004153B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53B9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3B9" w:rsidRDefault="004153B9" w:rsidP="00564E3C">
      <w:pPr>
        <w:spacing w:after="0" w:line="240" w:lineRule="auto"/>
      </w:pPr>
      <w:r>
        <w:separator/>
      </w:r>
    </w:p>
  </w:footnote>
  <w:footnote w:type="continuationSeparator" w:id="0">
    <w:p w:rsidR="004153B9" w:rsidRDefault="004153B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B9"/>
    <w:rsid w:val="00372DC6"/>
    <w:rsid w:val="004153B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235AF-0AEB-418C-ABD2-057B60BAC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2015-12-16T22:01:00Z</dcterms:created>
  <dcterms:modified xsi:type="dcterms:W3CDTF">2015-12-16T22:02:00Z</dcterms:modified>
</cp:coreProperties>
</file>